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4EC13" w14:textId="10F8D565" w:rsidR="00BA00AB" w:rsidRDefault="00E136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William LEGH</w:t>
      </w:r>
      <w:r>
        <w:rPr>
          <w:rFonts w:ascii="Times New Roman" w:hAnsi="Times New Roman" w:cs="Times New Roman"/>
          <w:sz w:val="24"/>
          <w:szCs w:val="24"/>
        </w:rPr>
        <w:t xml:space="preserve">        (fl.1423)</w:t>
      </w:r>
    </w:p>
    <w:p w14:paraId="351F501F" w14:textId="0D51733B" w:rsidR="00E13663" w:rsidRDefault="00E136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BE5A3B" w14:textId="09983AF7" w:rsidR="00E13663" w:rsidRDefault="00E136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1ACBAE" w14:textId="0EAF6A6A" w:rsidR="00E13663" w:rsidRDefault="00E1366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Feb.1423</w:t>
      </w:r>
      <w:r>
        <w:rPr>
          <w:rFonts w:ascii="Times New Roman" w:hAnsi="Times New Roman" w:cs="Times New Roman"/>
          <w:sz w:val="24"/>
          <w:szCs w:val="24"/>
        </w:rPr>
        <w:tab/>
      </w:r>
      <w:r w:rsidR="00934A54">
        <w:rPr>
          <w:rFonts w:ascii="Times New Roman" w:hAnsi="Times New Roman" w:cs="Times New Roman"/>
          <w:sz w:val="24"/>
          <w:szCs w:val="24"/>
        </w:rPr>
        <w:t>He was appointed Sheriff of Cumberland.   (C.F.R. 1422-30 p.12)</w:t>
      </w:r>
    </w:p>
    <w:p w14:paraId="7A921A14" w14:textId="51FF6C99" w:rsidR="00934A54" w:rsidRDefault="00934A5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F602D2" w14:textId="4ED718F1" w:rsidR="00934A54" w:rsidRDefault="00934A5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E4A98C" w14:textId="5F972E60" w:rsidR="00934A54" w:rsidRPr="00E13663" w:rsidRDefault="00934A5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934A54" w:rsidRPr="00E136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4DCCA" w14:textId="77777777" w:rsidR="00E13663" w:rsidRDefault="00E13663" w:rsidP="009139A6">
      <w:r>
        <w:separator/>
      </w:r>
    </w:p>
  </w:endnote>
  <w:endnote w:type="continuationSeparator" w:id="0">
    <w:p w14:paraId="58A1BFE7" w14:textId="77777777" w:rsidR="00E13663" w:rsidRDefault="00E136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4E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0D81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2E9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17231" w14:textId="77777777" w:rsidR="00E13663" w:rsidRDefault="00E13663" w:rsidP="009139A6">
      <w:r>
        <w:separator/>
      </w:r>
    </w:p>
  </w:footnote>
  <w:footnote w:type="continuationSeparator" w:id="0">
    <w:p w14:paraId="0C5FCD07" w14:textId="77777777" w:rsidR="00E13663" w:rsidRDefault="00E136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3E4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5F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851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663"/>
    <w:rsid w:val="000666E0"/>
    <w:rsid w:val="002510B7"/>
    <w:rsid w:val="005C130B"/>
    <w:rsid w:val="00826F5C"/>
    <w:rsid w:val="009139A6"/>
    <w:rsid w:val="00934A54"/>
    <w:rsid w:val="009448BB"/>
    <w:rsid w:val="00A3176C"/>
    <w:rsid w:val="00AE65F8"/>
    <w:rsid w:val="00BA00AB"/>
    <w:rsid w:val="00CB4ED9"/>
    <w:rsid w:val="00E1366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C5E3B"/>
  <w15:chartTrackingRefBased/>
  <w15:docId w15:val="{B0D1747D-155B-4CD5-9218-5F5A54976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2021-12-03T21:37:00Z</dcterms:created>
  <dcterms:modified xsi:type="dcterms:W3CDTF">2021-12-03T21:44:00Z</dcterms:modified>
</cp:coreProperties>
</file>